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E2247" w14:textId="0EF07818" w:rsidR="00BA00AB" w:rsidRDefault="00A76B3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BOTILLER</w:t>
      </w:r>
      <w:r>
        <w:rPr>
          <w:rFonts w:cs="Times New Roman"/>
          <w:szCs w:val="24"/>
        </w:rPr>
        <w:t xml:space="preserve">      (fl.1490)</w:t>
      </w:r>
    </w:p>
    <w:p w14:paraId="29DB9F3D" w14:textId="77777777" w:rsidR="00A76B38" w:rsidRDefault="00A76B38" w:rsidP="009139A6">
      <w:pPr>
        <w:pStyle w:val="NoSpacing"/>
        <w:rPr>
          <w:rFonts w:cs="Times New Roman"/>
          <w:szCs w:val="24"/>
        </w:rPr>
      </w:pPr>
    </w:p>
    <w:p w14:paraId="563269F5" w14:textId="77777777" w:rsidR="00A76B38" w:rsidRDefault="00A76B38" w:rsidP="009139A6">
      <w:pPr>
        <w:pStyle w:val="NoSpacing"/>
        <w:rPr>
          <w:rFonts w:cs="Times New Roman"/>
          <w:szCs w:val="24"/>
        </w:rPr>
      </w:pPr>
    </w:p>
    <w:p w14:paraId="176AE5D2" w14:textId="17F2AA76" w:rsidR="00A76B38" w:rsidRDefault="00A76B3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Dec.1490</w:t>
      </w:r>
      <w:r>
        <w:rPr>
          <w:rFonts w:cs="Times New Roman"/>
          <w:szCs w:val="24"/>
        </w:rPr>
        <w:tab/>
        <w:t>He was appointed searcher of ships in Sandwich and Dover.</w:t>
      </w:r>
    </w:p>
    <w:p w14:paraId="44BE7E5D" w14:textId="1730DD8D" w:rsidR="00A76B38" w:rsidRDefault="00A76B3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p.138)</w:t>
      </w:r>
    </w:p>
    <w:p w14:paraId="2AFF64B4" w14:textId="081B28CD" w:rsidR="00A76B38" w:rsidRDefault="00A76B38" w:rsidP="009139A6">
      <w:pPr>
        <w:pStyle w:val="NoSpacing"/>
        <w:rPr>
          <w:rFonts w:cs="Times New Roman"/>
          <w:szCs w:val="24"/>
        </w:rPr>
      </w:pPr>
    </w:p>
    <w:p w14:paraId="2C325448" w14:textId="77777777" w:rsidR="00A76B38" w:rsidRDefault="00A76B38" w:rsidP="009139A6">
      <w:pPr>
        <w:pStyle w:val="NoSpacing"/>
        <w:rPr>
          <w:rFonts w:cs="Times New Roman"/>
          <w:szCs w:val="24"/>
        </w:rPr>
      </w:pPr>
    </w:p>
    <w:p w14:paraId="379F3B95" w14:textId="0191F797" w:rsidR="00A76B38" w:rsidRPr="00A76B38" w:rsidRDefault="00A76B3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May 2024</w:t>
      </w:r>
    </w:p>
    <w:sectPr w:rsidR="00A76B38" w:rsidRPr="00A76B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894D8" w14:textId="77777777" w:rsidR="00A76B38" w:rsidRDefault="00A76B38" w:rsidP="009139A6">
      <w:r>
        <w:separator/>
      </w:r>
    </w:p>
  </w:endnote>
  <w:endnote w:type="continuationSeparator" w:id="0">
    <w:p w14:paraId="20F5B7FF" w14:textId="77777777" w:rsidR="00A76B38" w:rsidRDefault="00A76B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457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11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EB3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1A67B" w14:textId="77777777" w:rsidR="00A76B38" w:rsidRDefault="00A76B38" w:rsidP="009139A6">
      <w:r>
        <w:separator/>
      </w:r>
    </w:p>
  </w:footnote>
  <w:footnote w:type="continuationSeparator" w:id="0">
    <w:p w14:paraId="47F391E0" w14:textId="77777777" w:rsidR="00A76B38" w:rsidRDefault="00A76B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E1B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C3C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05E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3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6B3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675AC"/>
  <w15:chartTrackingRefBased/>
  <w15:docId w15:val="{0502A3DA-4A60-465C-820F-1C8B16D4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2024-05-05T11:40:00Z</dcterms:created>
  <dcterms:modified xsi:type="dcterms:W3CDTF">2024-05-05T11:42:00Z</dcterms:modified>
</cp:coreProperties>
</file>